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709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17"/>
        <w:gridCol w:w="555"/>
        <w:gridCol w:w="556"/>
        <w:gridCol w:w="557"/>
        <w:gridCol w:w="557"/>
        <w:gridCol w:w="631"/>
        <w:gridCol w:w="557"/>
        <w:gridCol w:w="557"/>
        <w:gridCol w:w="585"/>
        <w:gridCol w:w="585"/>
        <w:gridCol w:w="585"/>
        <w:gridCol w:w="585"/>
        <w:gridCol w:w="585"/>
        <w:gridCol w:w="585"/>
        <w:gridCol w:w="585"/>
        <w:gridCol w:w="649"/>
        <w:gridCol w:w="649"/>
      </w:tblGrid>
      <w:tr w:rsidR="00690CB1" w:rsidRPr="00A90043" w:rsidTr="00A90043">
        <w:tc>
          <w:tcPr>
            <w:tcW w:w="1317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ОУ</w:t>
            </w:r>
          </w:p>
        </w:tc>
        <w:tc>
          <w:tcPr>
            <w:tcW w:w="555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56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57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57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31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4(Г)</w:t>
            </w:r>
          </w:p>
        </w:tc>
        <w:tc>
          <w:tcPr>
            <w:tcW w:w="557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57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85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85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585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585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75</w:t>
            </w:r>
          </w:p>
        </w:tc>
        <w:tc>
          <w:tcPr>
            <w:tcW w:w="585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76</w:t>
            </w:r>
          </w:p>
        </w:tc>
        <w:tc>
          <w:tcPr>
            <w:tcW w:w="585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82</w:t>
            </w:r>
          </w:p>
        </w:tc>
        <w:tc>
          <w:tcPr>
            <w:tcW w:w="585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91</w:t>
            </w:r>
          </w:p>
        </w:tc>
        <w:tc>
          <w:tcPr>
            <w:tcW w:w="649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интернат</w:t>
            </w:r>
          </w:p>
        </w:tc>
        <w:tc>
          <w:tcPr>
            <w:tcW w:w="649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0043">
              <w:rPr>
                <w:rFonts w:ascii="Times New Roman" w:hAnsi="Times New Roman"/>
                <w:b/>
              </w:rPr>
              <w:t>ДДТ</w:t>
            </w:r>
          </w:p>
        </w:tc>
      </w:tr>
      <w:tr w:rsidR="00690CB1" w:rsidRPr="00A90043" w:rsidTr="00A90043">
        <w:tc>
          <w:tcPr>
            <w:tcW w:w="1317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Количество заявленных работ</w:t>
            </w:r>
          </w:p>
        </w:tc>
        <w:tc>
          <w:tcPr>
            <w:tcW w:w="55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556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6</w:t>
            </w:r>
          </w:p>
        </w:tc>
        <w:tc>
          <w:tcPr>
            <w:tcW w:w="557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15</w:t>
            </w:r>
          </w:p>
        </w:tc>
        <w:tc>
          <w:tcPr>
            <w:tcW w:w="557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4</w:t>
            </w:r>
          </w:p>
        </w:tc>
        <w:tc>
          <w:tcPr>
            <w:tcW w:w="631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557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557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2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0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0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11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8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4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7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649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4</w:t>
            </w:r>
          </w:p>
        </w:tc>
        <w:tc>
          <w:tcPr>
            <w:tcW w:w="649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4</w:t>
            </w:r>
          </w:p>
        </w:tc>
      </w:tr>
      <w:tr w:rsidR="00690CB1" w:rsidRPr="00A90043" w:rsidTr="00A90043">
        <w:tc>
          <w:tcPr>
            <w:tcW w:w="1317" w:type="dxa"/>
          </w:tcPr>
          <w:p w:rsidR="00690CB1" w:rsidRPr="00A90043" w:rsidRDefault="00690CB1" w:rsidP="00A90043">
            <w:pPr>
              <w:spacing w:after="0" w:line="240" w:lineRule="auto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Количество участников</w:t>
            </w:r>
          </w:p>
        </w:tc>
        <w:tc>
          <w:tcPr>
            <w:tcW w:w="55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556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557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9</w:t>
            </w:r>
          </w:p>
        </w:tc>
        <w:tc>
          <w:tcPr>
            <w:tcW w:w="557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4</w:t>
            </w:r>
          </w:p>
        </w:tc>
        <w:tc>
          <w:tcPr>
            <w:tcW w:w="631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557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2</w:t>
            </w:r>
          </w:p>
        </w:tc>
        <w:tc>
          <w:tcPr>
            <w:tcW w:w="557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4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0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5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6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585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649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3</w:t>
            </w:r>
          </w:p>
        </w:tc>
        <w:tc>
          <w:tcPr>
            <w:tcW w:w="649" w:type="dxa"/>
            <w:vAlign w:val="center"/>
          </w:tcPr>
          <w:p w:rsidR="00690CB1" w:rsidRPr="00A90043" w:rsidRDefault="00690CB1" w:rsidP="00A900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0043">
              <w:rPr>
                <w:rFonts w:ascii="Times New Roman" w:hAnsi="Times New Roman"/>
              </w:rPr>
              <w:t>2</w:t>
            </w:r>
          </w:p>
        </w:tc>
      </w:tr>
    </w:tbl>
    <w:p w:rsidR="00690CB1" w:rsidRDefault="00690CB1" w:rsidP="00E146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проведении учебно-исследовательской конференции старшеклассников «Ломоносовские чтения» в 2014 году</w:t>
      </w:r>
    </w:p>
    <w:p w:rsidR="00690CB1" w:rsidRDefault="00690CB1" w:rsidP="002411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90CB1" w:rsidRDefault="00690CB1" w:rsidP="00065C30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 февраля 2014 года на базе МОУ «Средняя общеобразовательная школа № 7» в 10.00 (с 9.00 регистрация) состоится муниципальная  учебно-исследовательская конференция старшеклассников «Ломоносовские чтения».</w:t>
      </w:r>
    </w:p>
    <w:p w:rsidR="00690CB1" w:rsidRPr="00241167" w:rsidRDefault="00690CB1" w:rsidP="00065C30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конференции примут участие 56 обучающихся 9 – 11 классов из ОУ №№ 1, 2, 3, 4, 4 имени Ю.А.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Гагарина,  5, 7, 17, 18, 75, 76, 82, 91, интернат № 1, ДДТ. </w:t>
      </w:r>
    </w:p>
    <w:sectPr w:rsidR="00690CB1" w:rsidRPr="00241167" w:rsidSect="004D4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68C"/>
    <w:rsid w:val="00065C30"/>
    <w:rsid w:val="00241167"/>
    <w:rsid w:val="004D4DE6"/>
    <w:rsid w:val="005F3F43"/>
    <w:rsid w:val="00690CB1"/>
    <w:rsid w:val="00A855A8"/>
    <w:rsid w:val="00A90043"/>
    <w:rsid w:val="00B55096"/>
    <w:rsid w:val="00E1468C"/>
    <w:rsid w:val="00F62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D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146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96</Words>
  <Characters>550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2014-02-12T05:29:00Z</dcterms:created>
  <dcterms:modified xsi:type="dcterms:W3CDTF">2014-02-12T07:44:00Z</dcterms:modified>
</cp:coreProperties>
</file>